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Cumberland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Cumberland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Cumberland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Cumberland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Cumberland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Cumberland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60.7% </w:t>
      </w:r>
      <w:r w:rsidRPr="004747BF">
        <w:rPr>
          <w:rFonts w:ascii="Libre Franklin Light" w:eastAsia="Times New Roman" w:hAnsi="Libre Franklin Light" w:cs="Calibri Light"/>
        </w:rPr>
        <w:t xml:space="preserve">of those respondents classified as PGSI 8+ in Cumberland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Cumberland is estimated to be </w:t>
      </w:r>
      <w:r w:rsidRPr="00773DF7">
        <w:rPr>
          <w:rFonts w:ascii="Libre Franklin Light" w:eastAsia="Times New Roman" w:hAnsi="Libre Franklin Light" w:cs="Calibri Light"/>
          <w:b/>
          <w:bCs/>
          <w:color w:val="C45911" w:themeColor="accent2" w:themeShade="BF"/>
        </w:rPr>
        <w:t xml:space="preserve">£5,542,704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Cumberland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Cumberland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Cumberland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Cumberland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umber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Cumberland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umber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Cumberland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Cumberland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umber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Cumberland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Cumberland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Cumberland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Cumberland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Cumberland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Cumberland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£5,542,704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Cumberland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£90,282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£1,867,073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£133,751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£37,617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£68,965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£3,345,016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£5,542,704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Cumberland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Cumberland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Cumberland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Cumberland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Cumberland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Cumberland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Cumberland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Cumberland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Cumberland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Cumberland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Cumberland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Cumberland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E6A4911-D256-45CF-8117-905E9129493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